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36A" w:rsidRDefault="0017336A" w:rsidP="00404B0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7336A" w:rsidRPr="00807BCC" w:rsidRDefault="0017336A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7336A" w:rsidRPr="00807BCC" w:rsidRDefault="0017336A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7336A" w:rsidRPr="00807BCC" w:rsidRDefault="0017336A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7336A" w:rsidRPr="00807BCC" w:rsidRDefault="0017336A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7336A" w:rsidRPr="00807BCC" w:rsidRDefault="0017336A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7336A" w:rsidRPr="00807BCC" w:rsidRDefault="0017336A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7336A" w:rsidRPr="00807BCC" w:rsidRDefault="0017336A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7336A" w:rsidRDefault="0017336A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7336A" w:rsidRDefault="0017336A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7336A" w:rsidRPr="00807BCC" w:rsidRDefault="0017336A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7336A" w:rsidRPr="002E3D0B" w:rsidRDefault="0017336A" w:rsidP="006B245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E3D0B">
        <w:rPr>
          <w:rFonts w:ascii="Times New Roman" w:hAnsi="Times New Roman"/>
          <w:b/>
          <w:bCs/>
          <w:sz w:val="28"/>
          <w:szCs w:val="28"/>
        </w:rPr>
        <w:t xml:space="preserve">Об </w:t>
      </w:r>
      <w:r w:rsidRPr="00D516B3">
        <w:rPr>
          <w:rFonts w:ascii="Times New Roman" w:hAnsi="Times New Roman"/>
          <w:b/>
          <w:bCs/>
          <w:sz w:val="28"/>
          <w:szCs w:val="28"/>
        </w:rPr>
        <w:t xml:space="preserve">утверждении административного регламента предоставления муниципальной услуги </w:t>
      </w:r>
      <w:r w:rsidRPr="00CB397A"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r w:rsidRPr="00B96F63">
        <w:rPr>
          <w:rFonts w:ascii="Times New Roman" w:hAnsi="Times New Roman"/>
          <w:b/>
          <w:bCs/>
          <w:sz w:val="28"/>
          <w:szCs w:val="28"/>
        </w:rPr>
        <w:t>Передача бесплатно в собственность граждан Российской Федерации на добровольной основе занимаемых ими жилых помещений в муниципальном жилищном фонде</w:t>
      </w:r>
      <w:r w:rsidRPr="00CB397A">
        <w:rPr>
          <w:rFonts w:ascii="Times New Roman" w:hAnsi="Times New Roman"/>
          <w:b/>
          <w:bCs/>
          <w:sz w:val="28"/>
          <w:szCs w:val="28"/>
        </w:rPr>
        <w:t>»</w:t>
      </w:r>
    </w:p>
    <w:p w:rsidR="0017336A" w:rsidRPr="002E3D0B" w:rsidRDefault="0017336A" w:rsidP="006B24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7336A" w:rsidRPr="002E3D0B" w:rsidRDefault="0017336A" w:rsidP="006B24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7336A" w:rsidRDefault="0017336A" w:rsidP="00CB39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0E01">
        <w:rPr>
          <w:rFonts w:ascii="Times New Roman" w:hAnsi="Times New Roman"/>
          <w:sz w:val="28"/>
          <w:szCs w:val="28"/>
        </w:rPr>
        <w:t>В целях регламентации административных процедур и административных действий при п</w:t>
      </w:r>
      <w:r w:rsidRPr="006F0E01">
        <w:rPr>
          <w:rFonts w:ascii="Times New Roman" w:hAnsi="Times New Roman"/>
          <w:color w:val="000000"/>
          <w:sz w:val="28"/>
          <w:szCs w:val="28"/>
        </w:rPr>
        <w:t xml:space="preserve">ринятии решения о </w:t>
      </w:r>
      <w:r>
        <w:rPr>
          <w:rFonts w:ascii="Times New Roman" w:hAnsi="Times New Roman"/>
          <w:color w:val="000000"/>
          <w:sz w:val="28"/>
          <w:szCs w:val="28"/>
        </w:rPr>
        <w:t xml:space="preserve">передаче </w:t>
      </w:r>
      <w:r w:rsidRPr="00383825">
        <w:rPr>
          <w:rFonts w:ascii="Times New Roman" w:hAnsi="Times New Roman"/>
          <w:bCs/>
          <w:sz w:val="28"/>
          <w:szCs w:val="28"/>
        </w:rPr>
        <w:t>бесплатно в собственность граждан Российской Федерации на добровольной основе занимаемых ими жилых помещений в муниципальном жилищном фонде</w:t>
      </w:r>
      <w:r w:rsidRPr="006F0E01">
        <w:rPr>
          <w:rFonts w:ascii="Times New Roman" w:hAnsi="Times New Roman"/>
          <w:sz w:val="28"/>
          <w:szCs w:val="28"/>
        </w:rPr>
        <w:t>, в соответствии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F35DEB">
        <w:rPr>
          <w:rFonts w:ascii="Times New Roman" w:hAnsi="Times New Roman"/>
          <w:sz w:val="28"/>
          <w:szCs w:val="28"/>
        </w:rPr>
        <w:t>Жилищным кодексом Российской Федерации,</w:t>
      </w:r>
      <w:r w:rsidRPr="00F35DEB">
        <w:rPr>
          <w:rFonts w:ascii="Times New Roman" w:hAnsi="Times New Roman"/>
          <w:kern w:val="1"/>
          <w:sz w:val="28"/>
          <w:szCs w:val="28"/>
          <w:lang w:eastAsia="ar-SA"/>
        </w:rPr>
        <w:t xml:space="preserve"> </w:t>
      </w:r>
      <w:r w:rsidRPr="006F0E01">
        <w:rPr>
          <w:rFonts w:ascii="Times New Roman" w:hAnsi="Times New Roman"/>
          <w:sz w:val="28"/>
          <w:szCs w:val="28"/>
        </w:rPr>
        <w:t xml:space="preserve">Федеральными законами от 6 октября </w:t>
      </w:r>
      <w:smartTag w:uri="urn:schemas-microsoft-com:office:smarttags" w:element="metricconverter">
        <w:smartTagPr>
          <w:attr w:name="ProductID" w:val="2003 г"/>
        </w:smartTagPr>
        <w:r w:rsidRPr="006F0E01">
          <w:rPr>
            <w:rFonts w:ascii="Times New Roman" w:hAnsi="Times New Roman"/>
            <w:sz w:val="28"/>
            <w:szCs w:val="28"/>
          </w:rPr>
          <w:t>2003 г</w:t>
        </w:r>
      </w:smartTag>
      <w:r>
        <w:rPr>
          <w:rFonts w:ascii="Times New Roman" w:hAnsi="Times New Roman"/>
          <w:sz w:val="28"/>
          <w:szCs w:val="28"/>
        </w:rPr>
        <w:t>.</w:t>
      </w:r>
      <w:r w:rsidRPr="006F0E01">
        <w:rPr>
          <w:rFonts w:ascii="Times New Roman" w:hAnsi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>,</w:t>
      </w:r>
      <w:r w:rsidRPr="006F0E01">
        <w:rPr>
          <w:rFonts w:ascii="Times New Roman" w:hAnsi="Times New Roman"/>
          <w:sz w:val="28"/>
          <w:szCs w:val="28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6F0E01">
          <w:rPr>
            <w:rFonts w:ascii="Times New Roman" w:hAnsi="Times New Roman"/>
            <w:sz w:val="28"/>
            <w:szCs w:val="28"/>
          </w:rPr>
          <w:t>2010 г</w:t>
        </w:r>
      </w:smartTag>
      <w:r>
        <w:rPr>
          <w:rFonts w:ascii="Times New Roman" w:hAnsi="Times New Roman"/>
          <w:sz w:val="28"/>
          <w:szCs w:val="28"/>
        </w:rPr>
        <w:t>.</w:t>
      </w:r>
      <w:r w:rsidRPr="006F0E01">
        <w:rPr>
          <w:rFonts w:ascii="Times New Roman" w:hAnsi="Times New Roman"/>
          <w:sz w:val="28"/>
          <w:szCs w:val="28"/>
        </w:rPr>
        <w:t xml:space="preserve"> № 210-ФЗ «Об организации предоставления государ</w:t>
      </w:r>
      <w:r>
        <w:rPr>
          <w:rFonts w:ascii="Times New Roman" w:hAnsi="Times New Roman"/>
          <w:sz w:val="28"/>
          <w:szCs w:val="28"/>
        </w:rPr>
        <w:t xml:space="preserve">ственных и муниципальных услуг» и </w:t>
      </w:r>
      <w:r w:rsidRPr="007A67BF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4</w:t>
      </w:r>
      <w:r w:rsidRPr="007A67BF">
        <w:rPr>
          <w:rFonts w:ascii="Times New Roman" w:hAnsi="Times New Roman"/>
          <w:sz w:val="28"/>
          <w:szCs w:val="28"/>
        </w:rPr>
        <w:t xml:space="preserve"> июля </w:t>
      </w:r>
      <w:smartTag w:uri="urn:schemas-microsoft-com:office:smarttags" w:element="metricconverter">
        <w:smartTagPr>
          <w:attr w:name="ProductID" w:val="1991 г"/>
        </w:smartTagPr>
        <w:r w:rsidRPr="007A67BF">
          <w:rPr>
            <w:rFonts w:ascii="Times New Roman" w:hAnsi="Times New Roman"/>
            <w:sz w:val="28"/>
            <w:szCs w:val="28"/>
          </w:rPr>
          <w:t>1991 г</w:t>
        </w:r>
      </w:smartTag>
      <w:r>
        <w:rPr>
          <w:rFonts w:ascii="Times New Roman" w:hAnsi="Times New Roman"/>
          <w:sz w:val="28"/>
          <w:szCs w:val="28"/>
        </w:rPr>
        <w:t>.</w:t>
      </w:r>
      <w:r w:rsidRPr="007A67BF">
        <w:rPr>
          <w:rFonts w:ascii="Times New Roman" w:hAnsi="Times New Roman"/>
          <w:sz w:val="28"/>
          <w:szCs w:val="28"/>
        </w:rPr>
        <w:t xml:space="preserve"> № 1541-I «О приватизации жилищного фонда в Российской Федерации»</w:t>
      </w:r>
      <w:r>
        <w:rPr>
          <w:rFonts w:ascii="Times New Roman" w:hAnsi="Times New Roman"/>
          <w:sz w:val="28"/>
          <w:szCs w:val="28"/>
        </w:rPr>
        <w:t>,</w:t>
      </w:r>
      <w:r w:rsidRPr="007A67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статьями 38 и 67</w:t>
      </w:r>
      <w:r w:rsidRPr="006F0E01">
        <w:rPr>
          <w:rFonts w:ascii="Times New Roman" w:hAnsi="Times New Roman"/>
          <w:sz w:val="28"/>
          <w:szCs w:val="28"/>
        </w:rPr>
        <w:t xml:space="preserve"> устава муниципального образования Абинский </w:t>
      </w:r>
      <w:r>
        <w:rPr>
          <w:rFonts w:ascii="Times New Roman" w:hAnsi="Times New Roman"/>
          <w:sz w:val="28"/>
          <w:szCs w:val="28"/>
        </w:rPr>
        <w:t xml:space="preserve">муниципальный </w:t>
      </w:r>
      <w:r w:rsidRPr="006F0E01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6F0E01">
        <w:rPr>
          <w:rFonts w:ascii="Times New Roman" w:hAnsi="Times New Roman"/>
          <w:sz w:val="28"/>
          <w:szCs w:val="28"/>
        </w:rPr>
        <w:t>, постановлением администрации муниципального образования</w:t>
      </w:r>
      <w:r w:rsidRPr="002E3D0B">
        <w:rPr>
          <w:rFonts w:ascii="Times New Roman" w:hAnsi="Times New Roman"/>
          <w:sz w:val="28"/>
          <w:szCs w:val="28"/>
        </w:rPr>
        <w:t xml:space="preserve">  Абинский район от </w:t>
      </w:r>
      <w:r>
        <w:rPr>
          <w:rFonts w:ascii="Times New Roman" w:hAnsi="Times New Roman"/>
          <w:sz w:val="28"/>
          <w:szCs w:val="28"/>
        </w:rPr>
        <w:t xml:space="preserve">22 октября </w:t>
      </w:r>
      <w:smartTag w:uri="urn:schemas-microsoft-com:office:smarttags" w:element="metricconverter">
        <w:smartTagPr>
          <w:attr w:name="ProductID" w:val="2025 г"/>
        </w:smartTagPr>
        <w:r>
          <w:rPr>
            <w:rFonts w:ascii="Times New Roman" w:hAnsi="Times New Roman"/>
            <w:sz w:val="28"/>
            <w:szCs w:val="28"/>
          </w:rPr>
          <w:t>2</w:t>
        </w:r>
        <w:r w:rsidRPr="002E3D0B">
          <w:rPr>
            <w:rFonts w:ascii="Times New Roman" w:hAnsi="Times New Roman"/>
            <w:sz w:val="28"/>
            <w:szCs w:val="28"/>
          </w:rPr>
          <w:t>0</w:t>
        </w:r>
        <w:r>
          <w:rPr>
            <w:rFonts w:ascii="Times New Roman" w:hAnsi="Times New Roman"/>
            <w:sz w:val="28"/>
            <w:szCs w:val="28"/>
          </w:rPr>
          <w:t>25</w:t>
        </w:r>
        <w:r w:rsidRPr="002E3D0B">
          <w:rPr>
            <w:rFonts w:ascii="Times New Roman" w:hAnsi="Times New Roman"/>
            <w:sz w:val="28"/>
            <w:szCs w:val="28"/>
          </w:rPr>
          <w:t xml:space="preserve"> г</w:t>
        </w:r>
      </w:smartTag>
      <w:r>
        <w:rPr>
          <w:rFonts w:ascii="Times New Roman" w:hAnsi="Times New Roman"/>
          <w:sz w:val="28"/>
          <w:szCs w:val="28"/>
        </w:rPr>
        <w:t>.</w:t>
      </w:r>
      <w:r w:rsidRPr="002E3D0B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1206</w:t>
      </w:r>
      <w:r w:rsidRPr="002E3D0B">
        <w:rPr>
          <w:rFonts w:ascii="Times New Roman" w:hAnsi="Times New Roman"/>
          <w:sz w:val="28"/>
          <w:szCs w:val="28"/>
        </w:rPr>
        <w:t xml:space="preserve"> «Об утверждении порядк</w:t>
      </w:r>
      <w:r>
        <w:rPr>
          <w:rFonts w:ascii="Times New Roman" w:hAnsi="Times New Roman"/>
          <w:sz w:val="28"/>
          <w:szCs w:val="28"/>
        </w:rPr>
        <w:t xml:space="preserve">ов разработки и </w:t>
      </w:r>
      <w:r w:rsidRPr="002E3D0B">
        <w:rPr>
          <w:rFonts w:ascii="Times New Roman" w:hAnsi="Times New Roman"/>
          <w:sz w:val="28"/>
          <w:szCs w:val="28"/>
        </w:rPr>
        <w:t xml:space="preserve">утверждения административных регламентов </w:t>
      </w:r>
      <w:r>
        <w:rPr>
          <w:rFonts w:ascii="Times New Roman" w:hAnsi="Times New Roman"/>
          <w:sz w:val="28"/>
          <w:szCs w:val="28"/>
        </w:rPr>
        <w:t xml:space="preserve">предоставления муниципальных услуг» </w:t>
      </w:r>
      <w:r w:rsidRPr="002E3D0B">
        <w:rPr>
          <w:rFonts w:ascii="Times New Roman" w:hAnsi="Times New Roman"/>
          <w:sz w:val="28"/>
          <w:szCs w:val="28"/>
        </w:rPr>
        <w:t>администрация муниципального образования Абинский район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919DD">
        <w:rPr>
          <w:rFonts w:ascii="Times New Roman" w:hAnsi="Times New Roman"/>
          <w:bCs/>
          <w:sz w:val="28"/>
          <w:szCs w:val="28"/>
        </w:rPr>
        <w:t>п о с т а н о в л я е т</w:t>
      </w:r>
      <w:r w:rsidRPr="00E919DD">
        <w:rPr>
          <w:rFonts w:ascii="Times New Roman" w:hAnsi="Times New Roman"/>
          <w:sz w:val="28"/>
          <w:szCs w:val="28"/>
        </w:rPr>
        <w:t>:</w:t>
      </w:r>
    </w:p>
    <w:p w:rsidR="0017336A" w:rsidRDefault="0017336A" w:rsidP="00CB397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</w:t>
      </w:r>
      <w:r w:rsidRPr="000736FC">
        <w:rPr>
          <w:rFonts w:ascii="Times New Roman" w:hAnsi="Times New Roman"/>
          <w:bCs/>
          <w:sz w:val="28"/>
          <w:szCs w:val="28"/>
        </w:rPr>
        <w:t>административн</w:t>
      </w:r>
      <w:r>
        <w:rPr>
          <w:rFonts w:ascii="Times New Roman" w:hAnsi="Times New Roman"/>
          <w:bCs/>
          <w:sz w:val="28"/>
          <w:szCs w:val="28"/>
        </w:rPr>
        <w:t xml:space="preserve">ый </w:t>
      </w:r>
      <w:r w:rsidRPr="000736FC">
        <w:rPr>
          <w:rFonts w:ascii="Times New Roman" w:hAnsi="Times New Roman"/>
          <w:bCs/>
          <w:sz w:val="28"/>
          <w:szCs w:val="28"/>
        </w:rPr>
        <w:t xml:space="preserve">регламент предоставления </w:t>
      </w:r>
      <w:r w:rsidRPr="006428FF">
        <w:rPr>
          <w:rFonts w:ascii="Times New Roman" w:hAnsi="Times New Roman"/>
          <w:bCs/>
          <w:sz w:val="28"/>
          <w:szCs w:val="28"/>
        </w:rPr>
        <w:t xml:space="preserve">муниципальной услуги </w:t>
      </w:r>
      <w:r w:rsidRPr="006428FF">
        <w:rPr>
          <w:rFonts w:ascii="Times New Roman" w:hAnsi="Times New Roman"/>
          <w:bCs/>
          <w:color w:val="000000"/>
          <w:sz w:val="28"/>
          <w:szCs w:val="28"/>
        </w:rPr>
        <w:t>«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Передача </w:t>
      </w:r>
      <w:r w:rsidRPr="00383825">
        <w:rPr>
          <w:rFonts w:ascii="Times New Roman" w:hAnsi="Times New Roman"/>
          <w:bCs/>
          <w:sz w:val="28"/>
          <w:szCs w:val="28"/>
        </w:rPr>
        <w:t>бесплатно в собственность граждан Российской Федерации на добровольной основе занимаемых ими жилых помещений в муниципальном жилищном фонде</w:t>
      </w:r>
      <w:r w:rsidRPr="000A4171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 CYR" w:hAnsi="Times New Roman CYR" w:cs="Times New Roman CYR"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приложение).</w:t>
      </w:r>
    </w:p>
    <w:p w:rsidR="0017336A" w:rsidRDefault="0017336A" w:rsidP="00AF03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952DA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Признать утратившим силу </w:t>
      </w:r>
      <w:r w:rsidRPr="00952DA6">
        <w:rPr>
          <w:rFonts w:ascii="Times New Roman" w:hAnsi="Times New Roman"/>
          <w:sz w:val="28"/>
          <w:szCs w:val="28"/>
        </w:rPr>
        <w:t xml:space="preserve">постановление администрации муниципального образования Абинский район </w:t>
      </w:r>
      <w:r w:rsidRPr="00AF0381">
        <w:rPr>
          <w:rFonts w:ascii="Times New Roman" w:hAnsi="Times New Roman"/>
          <w:bCs/>
          <w:sz w:val="28"/>
          <w:szCs w:val="28"/>
        </w:rPr>
        <w:t xml:space="preserve">от </w:t>
      </w:r>
      <w:r>
        <w:rPr>
          <w:rFonts w:ascii="Times New Roman" w:hAnsi="Times New Roman"/>
          <w:bCs/>
          <w:sz w:val="28"/>
          <w:szCs w:val="28"/>
        </w:rPr>
        <w:t xml:space="preserve">18 августа </w:t>
      </w:r>
      <w:smartTag w:uri="urn:schemas-microsoft-com:office:smarttags" w:element="metricconverter">
        <w:smartTagPr>
          <w:attr w:name="ProductID" w:val="2025 г"/>
        </w:smartTagPr>
        <w:r>
          <w:rPr>
            <w:rFonts w:ascii="Times New Roman" w:hAnsi="Times New Roman"/>
            <w:bCs/>
            <w:sz w:val="28"/>
            <w:szCs w:val="28"/>
          </w:rPr>
          <w:t>2025</w:t>
        </w:r>
        <w:r w:rsidRPr="00AF0381">
          <w:rPr>
            <w:rFonts w:ascii="Times New Roman" w:hAnsi="Times New Roman"/>
            <w:bCs/>
            <w:sz w:val="28"/>
            <w:szCs w:val="28"/>
          </w:rPr>
          <w:t xml:space="preserve"> г</w:t>
        </w:r>
      </w:smartTag>
      <w:r w:rsidRPr="00AF0381">
        <w:rPr>
          <w:rFonts w:ascii="Times New Roman" w:hAnsi="Times New Roman"/>
          <w:bCs/>
          <w:sz w:val="28"/>
          <w:szCs w:val="28"/>
        </w:rPr>
        <w:t xml:space="preserve">. № </w:t>
      </w:r>
      <w:r>
        <w:rPr>
          <w:rFonts w:ascii="Times New Roman" w:hAnsi="Times New Roman"/>
          <w:bCs/>
          <w:sz w:val="28"/>
          <w:szCs w:val="28"/>
        </w:rPr>
        <w:t>934</w:t>
      </w:r>
      <w:r w:rsidRPr="00AF038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                </w:t>
      </w:r>
      <w:r w:rsidRPr="00AF0381">
        <w:rPr>
          <w:rFonts w:ascii="Times New Roman" w:hAnsi="Times New Roman"/>
          <w:bCs/>
          <w:sz w:val="28"/>
          <w:szCs w:val="28"/>
        </w:rPr>
        <w:t xml:space="preserve">«Об утверждении административного регламента предоставления муниципальной услуги </w:t>
      </w:r>
      <w:r w:rsidRPr="000A4171">
        <w:rPr>
          <w:rFonts w:ascii="Times New Roman" w:hAnsi="Times New Roman"/>
          <w:bCs/>
          <w:color w:val="000000"/>
          <w:sz w:val="28"/>
          <w:szCs w:val="28"/>
        </w:rPr>
        <w:t>«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Передача </w:t>
      </w:r>
      <w:r w:rsidRPr="00383825">
        <w:rPr>
          <w:rFonts w:ascii="Times New Roman" w:hAnsi="Times New Roman"/>
          <w:bCs/>
          <w:sz w:val="28"/>
          <w:szCs w:val="28"/>
        </w:rPr>
        <w:t>бесплатно в собственность граждан Российской Федерации на добровольной основе занимаемых ими жилых помещений в муниципальном жилищном фонде</w:t>
      </w:r>
      <w:r w:rsidRPr="000A4171">
        <w:rPr>
          <w:rFonts w:ascii="Times New Roman" w:hAnsi="Times New Roman"/>
          <w:bCs/>
          <w:color w:val="000000"/>
          <w:sz w:val="28"/>
          <w:szCs w:val="28"/>
        </w:rPr>
        <w:t>»</w:t>
      </w:r>
      <w:r w:rsidRPr="00952DA6">
        <w:rPr>
          <w:rFonts w:ascii="Times New Roman" w:hAnsi="Times New Roman"/>
          <w:sz w:val="28"/>
          <w:szCs w:val="28"/>
        </w:rPr>
        <w:t xml:space="preserve">.  </w:t>
      </w:r>
    </w:p>
    <w:p w:rsidR="0017336A" w:rsidRDefault="0017336A" w:rsidP="00383825">
      <w:pPr>
        <w:tabs>
          <w:tab w:val="left" w:pos="4536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52DA6">
        <w:rPr>
          <w:rFonts w:ascii="Times New Roman" w:hAnsi="Times New Roman"/>
          <w:sz w:val="28"/>
          <w:szCs w:val="28"/>
        </w:rPr>
        <w:t>. Общему отделу администрации муниципального образования Абинский район (Савельева О.В.) обеспечить опубликование настоящего постановления и размещение его на официальном сайте органов местного самоуправления муниципального образования Абинский район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2DA6">
        <w:rPr>
          <w:rFonts w:ascii="Times New Roman" w:hAnsi="Times New Roman"/>
          <w:sz w:val="28"/>
          <w:szCs w:val="28"/>
        </w:rPr>
        <w:t>информационно-телекоммуникационной сети «Интернет».</w:t>
      </w:r>
    </w:p>
    <w:p w:rsidR="0017336A" w:rsidRPr="000D7638" w:rsidRDefault="0017336A" w:rsidP="000D763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952DA6">
        <w:rPr>
          <w:rFonts w:ascii="Times New Roman" w:hAnsi="Times New Roman"/>
          <w:sz w:val="28"/>
          <w:szCs w:val="28"/>
        </w:rPr>
        <w:t>. На</w:t>
      </w:r>
      <w:r w:rsidRPr="000D7638">
        <w:rPr>
          <w:rFonts w:ascii="Times New Roman" w:hAnsi="Times New Roman"/>
          <w:sz w:val="28"/>
          <w:szCs w:val="28"/>
        </w:rPr>
        <w:t xml:space="preserve">стоящее постановление </w:t>
      </w:r>
      <w:r w:rsidRPr="000D7638">
        <w:rPr>
          <w:rFonts w:ascii="Times New Roman" w:hAnsi="Times New Roman"/>
          <w:color w:val="000000"/>
          <w:sz w:val="28"/>
          <w:szCs w:val="28"/>
        </w:rPr>
        <w:t>вст</w:t>
      </w:r>
      <w:r>
        <w:rPr>
          <w:rFonts w:ascii="Times New Roman" w:hAnsi="Times New Roman"/>
          <w:color w:val="000000"/>
          <w:sz w:val="28"/>
          <w:szCs w:val="28"/>
        </w:rPr>
        <w:t xml:space="preserve">упает в силу на следующий день после </w:t>
      </w:r>
      <w:r w:rsidRPr="000D7638">
        <w:rPr>
          <w:rFonts w:ascii="Times New Roman" w:hAnsi="Times New Roman"/>
          <w:color w:val="000000"/>
          <w:sz w:val="28"/>
          <w:szCs w:val="28"/>
        </w:rPr>
        <w:t>дня его официального опубликования.</w:t>
      </w:r>
    </w:p>
    <w:p w:rsidR="0017336A" w:rsidRPr="00383825" w:rsidRDefault="0017336A" w:rsidP="00E2584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336A" w:rsidRPr="00383825" w:rsidRDefault="0017336A" w:rsidP="00A405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7336A" w:rsidRPr="006E008B" w:rsidRDefault="0017336A" w:rsidP="00A405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6E008B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Pr="006E008B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</w:p>
    <w:p w:rsidR="0017336A" w:rsidRDefault="0017336A" w:rsidP="007833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008B">
        <w:rPr>
          <w:rFonts w:ascii="Times New Roman" w:hAnsi="Times New Roman"/>
          <w:sz w:val="28"/>
          <w:szCs w:val="28"/>
        </w:rPr>
        <w:t xml:space="preserve">Абинский район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6E008B">
        <w:rPr>
          <w:rFonts w:ascii="Times New Roman" w:hAnsi="Times New Roman"/>
          <w:sz w:val="28"/>
          <w:szCs w:val="28"/>
        </w:rPr>
        <w:t xml:space="preserve">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И.В. Биушкин</w:t>
      </w:r>
    </w:p>
    <w:sectPr w:rsidR="0017336A" w:rsidSect="00383825">
      <w:headerReference w:type="default" r:id="rId7"/>
      <w:pgSz w:w="11907" w:h="16840" w:code="9"/>
      <w:pgMar w:top="1134" w:right="567" w:bottom="1134" w:left="1701" w:header="720" w:footer="720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336A" w:rsidRDefault="0017336A" w:rsidP="004659F0">
      <w:pPr>
        <w:spacing w:after="0" w:line="240" w:lineRule="auto"/>
      </w:pPr>
      <w:r>
        <w:separator/>
      </w:r>
    </w:p>
  </w:endnote>
  <w:endnote w:type="continuationSeparator" w:id="1">
    <w:p w:rsidR="0017336A" w:rsidRDefault="0017336A" w:rsidP="00465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336A" w:rsidRDefault="0017336A" w:rsidP="004659F0">
      <w:pPr>
        <w:spacing w:after="0" w:line="240" w:lineRule="auto"/>
      </w:pPr>
      <w:r>
        <w:separator/>
      </w:r>
    </w:p>
  </w:footnote>
  <w:footnote w:type="continuationSeparator" w:id="1">
    <w:p w:rsidR="0017336A" w:rsidRDefault="0017336A" w:rsidP="00465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36A" w:rsidRDefault="0017336A">
    <w:pPr>
      <w:pStyle w:val="Header"/>
      <w:jc w:val="center"/>
    </w:pPr>
    <w:r w:rsidRPr="004659F0">
      <w:rPr>
        <w:rFonts w:ascii="Times New Roman" w:hAnsi="Times New Roman"/>
        <w:sz w:val="28"/>
        <w:szCs w:val="28"/>
      </w:rPr>
      <w:fldChar w:fldCharType="begin"/>
    </w:r>
    <w:r w:rsidRPr="004659F0">
      <w:rPr>
        <w:rFonts w:ascii="Times New Roman" w:hAnsi="Times New Roman"/>
        <w:sz w:val="28"/>
        <w:szCs w:val="28"/>
      </w:rPr>
      <w:instrText xml:space="preserve"> PAGE   \* MERGEFORMAT </w:instrText>
    </w:r>
    <w:r w:rsidRPr="004659F0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2</w:t>
    </w:r>
    <w:r w:rsidRPr="004659F0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1EC8"/>
    <w:multiLevelType w:val="hybridMultilevel"/>
    <w:tmpl w:val="ADDC792C"/>
    <w:lvl w:ilvl="0" w:tplc="97A0722E">
      <w:start w:val="1"/>
      <w:numFmt w:val="decimal"/>
      <w:lvlText w:val="%1."/>
      <w:lvlJc w:val="left"/>
      <w:pPr>
        <w:ind w:left="2336" w:hanging="14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1871"/>
    <w:rsid w:val="00006674"/>
    <w:rsid w:val="0002365E"/>
    <w:rsid w:val="00031A72"/>
    <w:rsid w:val="000332E8"/>
    <w:rsid w:val="000529B9"/>
    <w:rsid w:val="0005646E"/>
    <w:rsid w:val="00057ABF"/>
    <w:rsid w:val="000736FC"/>
    <w:rsid w:val="00075B55"/>
    <w:rsid w:val="000938C4"/>
    <w:rsid w:val="0009406A"/>
    <w:rsid w:val="0009464C"/>
    <w:rsid w:val="00096314"/>
    <w:rsid w:val="000A3248"/>
    <w:rsid w:val="000A4171"/>
    <w:rsid w:val="000A7B40"/>
    <w:rsid w:val="000B2CAA"/>
    <w:rsid w:val="000B4960"/>
    <w:rsid w:val="000B7D18"/>
    <w:rsid w:val="000B7F29"/>
    <w:rsid w:val="000C1A04"/>
    <w:rsid w:val="000C43C2"/>
    <w:rsid w:val="000C59F2"/>
    <w:rsid w:val="000D05CF"/>
    <w:rsid w:val="000D7638"/>
    <w:rsid w:val="000E76C5"/>
    <w:rsid w:val="000F67EB"/>
    <w:rsid w:val="001035C7"/>
    <w:rsid w:val="00105511"/>
    <w:rsid w:val="0012292B"/>
    <w:rsid w:val="00123963"/>
    <w:rsid w:val="00125E31"/>
    <w:rsid w:val="001350AD"/>
    <w:rsid w:val="00142B63"/>
    <w:rsid w:val="001539EA"/>
    <w:rsid w:val="00157F41"/>
    <w:rsid w:val="0016280E"/>
    <w:rsid w:val="001628DD"/>
    <w:rsid w:val="00162BD8"/>
    <w:rsid w:val="00163E55"/>
    <w:rsid w:val="00165D4E"/>
    <w:rsid w:val="0016646C"/>
    <w:rsid w:val="00170946"/>
    <w:rsid w:val="0017336A"/>
    <w:rsid w:val="001826BE"/>
    <w:rsid w:val="00184125"/>
    <w:rsid w:val="001B6CF7"/>
    <w:rsid w:val="001C23FE"/>
    <w:rsid w:val="001C2C2C"/>
    <w:rsid w:val="001C4B83"/>
    <w:rsid w:val="001D5897"/>
    <w:rsid w:val="001D7538"/>
    <w:rsid w:val="001D7816"/>
    <w:rsid w:val="001E00F1"/>
    <w:rsid w:val="001E369D"/>
    <w:rsid w:val="001E5381"/>
    <w:rsid w:val="001E541B"/>
    <w:rsid w:val="001F1517"/>
    <w:rsid w:val="001F44FC"/>
    <w:rsid w:val="00204F56"/>
    <w:rsid w:val="002107E8"/>
    <w:rsid w:val="002243FE"/>
    <w:rsid w:val="00230C63"/>
    <w:rsid w:val="00235383"/>
    <w:rsid w:val="00237489"/>
    <w:rsid w:val="00240C48"/>
    <w:rsid w:val="002451D9"/>
    <w:rsid w:val="00245C06"/>
    <w:rsid w:val="00251454"/>
    <w:rsid w:val="002521C5"/>
    <w:rsid w:val="00252EA0"/>
    <w:rsid w:val="002602D7"/>
    <w:rsid w:val="00263566"/>
    <w:rsid w:val="00267502"/>
    <w:rsid w:val="00267721"/>
    <w:rsid w:val="00271F39"/>
    <w:rsid w:val="00275A30"/>
    <w:rsid w:val="00296D5C"/>
    <w:rsid w:val="002A72F5"/>
    <w:rsid w:val="002B4EC7"/>
    <w:rsid w:val="002B5A32"/>
    <w:rsid w:val="002C24C8"/>
    <w:rsid w:val="002C2F41"/>
    <w:rsid w:val="002C7BC0"/>
    <w:rsid w:val="002D6D47"/>
    <w:rsid w:val="002D78BC"/>
    <w:rsid w:val="002E3D0B"/>
    <w:rsid w:val="002E5B65"/>
    <w:rsid w:val="002F0EC1"/>
    <w:rsid w:val="002F5CA7"/>
    <w:rsid w:val="00301E45"/>
    <w:rsid w:val="003059BB"/>
    <w:rsid w:val="00310235"/>
    <w:rsid w:val="0031367A"/>
    <w:rsid w:val="00315730"/>
    <w:rsid w:val="00333A41"/>
    <w:rsid w:val="00335EC1"/>
    <w:rsid w:val="0034356E"/>
    <w:rsid w:val="003437C3"/>
    <w:rsid w:val="00347AD7"/>
    <w:rsid w:val="00351A10"/>
    <w:rsid w:val="00353CC8"/>
    <w:rsid w:val="0035448F"/>
    <w:rsid w:val="00363B61"/>
    <w:rsid w:val="00365750"/>
    <w:rsid w:val="0037343D"/>
    <w:rsid w:val="00380741"/>
    <w:rsid w:val="003826DE"/>
    <w:rsid w:val="00382A36"/>
    <w:rsid w:val="00383825"/>
    <w:rsid w:val="00397585"/>
    <w:rsid w:val="003A242E"/>
    <w:rsid w:val="003A5B36"/>
    <w:rsid w:val="003A5D08"/>
    <w:rsid w:val="003A6A89"/>
    <w:rsid w:val="003A7F0C"/>
    <w:rsid w:val="003B1205"/>
    <w:rsid w:val="003B4B85"/>
    <w:rsid w:val="003C512B"/>
    <w:rsid w:val="003C6AA7"/>
    <w:rsid w:val="003D43AC"/>
    <w:rsid w:val="003E37E5"/>
    <w:rsid w:val="003F05ED"/>
    <w:rsid w:val="00404B06"/>
    <w:rsid w:val="00414A45"/>
    <w:rsid w:val="00415C17"/>
    <w:rsid w:val="004238CF"/>
    <w:rsid w:val="00435048"/>
    <w:rsid w:val="004378AE"/>
    <w:rsid w:val="00440455"/>
    <w:rsid w:val="00446293"/>
    <w:rsid w:val="00446DFB"/>
    <w:rsid w:val="004476C3"/>
    <w:rsid w:val="00452D2E"/>
    <w:rsid w:val="004577DA"/>
    <w:rsid w:val="00457FC2"/>
    <w:rsid w:val="00463FC5"/>
    <w:rsid w:val="004658E0"/>
    <w:rsid w:val="004659F0"/>
    <w:rsid w:val="00470CDB"/>
    <w:rsid w:val="00477AA7"/>
    <w:rsid w:val="00495525"/>
    <w:rsid w:val="00497569"/>
    <w:rsid w:val="004C1B7A"/>
    <w:rsid w:val="004D2FF2"/>
    <w:rsid w:val="004D3957"/>
    <w:rsid w:val="004D3D9D"/>
    <w:rsid w:val="004D4304"/>
    <w:rsid w:val="004D66A9"/>
    <w:rsid w:val="004E7AC1"/>
    <w:rsid w:val="004F07BF"/>
    <w:rsid w:val="004F3DB8"/>
    <w:rsid w:val="004F6F80"/>
    <w:rsid w:val="00503E4C"/>
    <w:rsid w:val="005045EE"/>
    <w:rsid w:val="00506048"/>
    <w:rsid w:val="0051752F"/>
    <w:rsid w:val="00534FD1"/>
    <w:rsid w:val="00541757"/>
    <w:rsid w:val="005421FC"/>
    <w:rsid w:val="00542999"/>
    <w:rsid w:val="00543BCE"/>
    <w:rsid w:val="00545ACE"/>
    <w:rsid w:val="00550675"/>
    <w:rsid w:val="005508B2"/>
    <w:rsid w:val="005530C5"/>
    <w:rsid w:val="00554282"/>
    <w:rsid w:val="00556BA6"/>
    <w:rsid w:val="00563090"/>
    <w:rsid w:val="00563B31"/>
    <w:rsid w:val="00573331"/>
    <w:rsid w:val="0057532A"/>
    <w:rsid w:val="00575CE7"/>
    <w:rsid w:val="00596260"/>
    <w:rsid w:val="005A4D64"/>
    <w:rsid w:val="005A552F"/>
    <w:rsid w:val="005A55E4"/>
    <w:rsid w:val="005B1160"/>
    <w:rsid w:val="005B2345"/>
    <w:rsid w:val="005C0770"/>
    <w:rsid w:val="005C2A8E"/>
    <w:rsid w:val="005C51A5"/>
    <w:rsid w:val="005C60C3"/>
    <w:rsid w:val="005D184E"/>
    <w:rsid w:val="005D44EB"/>
    <w:rsid w:val="005D6210"/>
    <w:rsid w:val="005E2FF9"/>
    <w:rsid w:val="005E5875"/>
    <w:rsid w:val="005F0359"/>
    <w:rsid w:val="005F59E5"/>
    <w:rsid w:val="005F60A4"/>
    <w:rsid w:val="0060206B"/>
    <w:rsid w:val="006103CD"/>
    <w:rsid w:val="0062403A"/>
    <w:rsid w:val="006254F7"/>
    <w:rsid w:val="006256CF"/>
    <w:rsid w:val="0063502E"/>
    <w:rsid w:val="006428FF"/>
    <w:rsid w:val="00671DD6"/>
    <w:rsid w:val="00675AB5"/>
    <w:rsid w:val="0067785A"/>
    <w:rsid w:val="00685D9D"/>
    <w:rsid w:val="00686706"/>
    <w:rsid w:val="006A2877"/>
    <w:rsid w:val="006A4E58"/>
    <w:rsid w:val="006B245B"/>
    <w:rsid w:val="006B77F4"/>
    <w:rsid w:val="006C4867"/>
    <w:rsid w:val="006D0E81"/>
    <w:rsid w:val="006D17FF"/>
    <w:rsid w:val="006D5C2A"/>
    <w:rsid w:val="006E008B"/>
    <w:rsid w:val="006F0E01"/>
    <w:rsid w:val="006F24FA"/>
    <w:rsid w:val="006F2B34"/>
    <w:rsid w:val="006F692C"/>
    <w:rsid w:val="00702F77"/>
    <w:rsid w:val="00703B6D"/>
    <w:rsid w:val="0071082E"/>
    <w:rsid w:val="00712475"/>
    <w:rsid w:val="00715732"/>
    <w:rsid w:val="00716E84"/>
    <w:rsid w:val="00717564"/>
    <w:rsid w:val="00717FE6"/>
    <w:rsid w:val="00722332"/>
    <w:rsid w:val="007238AB"/>
    <w:rsid w:val="00726542"/>
    <w:rsid w:val="00727020"/>
    <w:rsid w:val="00745A8B"/>
    <w:rsid w:val="0074798B"/>
    <w:rsid w:val="00752FED"/>
    <w:rsid w:val="00756DCA"/>
    <w:rsid w:val="00771C1D"/>
    <w:rsid w:val="00774891"/>
    <w:rsid w:val="0077544C"/>
    <w:rsid w:val="007824C4"/>
    <w:rsid w:val="007833E6"/>
    <w:rsid w:val="00787D46"/>
    <w:rsid w:val="007A67BF"/>
    <w:rsid w:val="007B1C73"/>
    <w:rsid w:val="007B4D46"/>
    <w:rsid w:val="007C2E35"/>
    <w:rsid w:val="007D3E2D"/>
    <w:rsid w:val="007E0A71"/>
    <w:rsid w:val="007E0F66"/>
    <w:rsid w:val="007E59E0"/>
    <w:rsid w:val="007F0F10"/>
    <w:rsid w:val="008005F6"/>
    <w:rsid w:val="00807BCC"/>
    <w:rsid w:val="0081021B"/>
    <w:rsid w:val="0081282B"/>
    <w:rsid w:val="00812E3F"/>
    <w:rsid w:val="00817E36"/>
    <w:rsid w:val="00821DC1"/>
    <w:rsid w:val="00833D50"/>
    <w:rsid w:val="00836EAD"/>
    <w:rsid w:val="00841A57"/>
    <w:rsid w:val="00842CCE"/>
    <w:rsid w:val="0084590D"/>
    <w:rsid w:val="00857B3D"/>
    <w:rsid w:val="0086206B"/>
    <w:rsid w:val="00891ADD"/>
    <w:rsid w:val="00891F23"/>
    <w:rsid w:val="00896B18"/>
    <w:rsid w:val="008A75B8"/>
    <w:rsid w:val="008C0B32"/>
    <w:rsid w:val="008C2E70"/>
    <w:rsid w:val="008C511B"/>
    <w:rsid w:val="008C6985"/>
    <w:rsid w:val="008D0C58"/>
    <w:rsid w:val="008E1BBE"/>
    <w:rsid w:val="008E6DD2"/>
    <w:rsid w:val="008F1AEB"/>
    <w:rsid w:val="008F59DD"/>
    <w:rsid w:val="00907E8D"/>
    <w:rsid w:val="00911D3E"/>
    <w:rsid w:val="00922364"/>
    <w:rsid w:val="00926E3E"/>
    <w:rsid w:val="009278FF"/>
    <w:rsid w:val="00927D3E"/>
    <w:rsid w:val="00934C82"/>
    <w:rsid w:val="00937D12"/>
    <w:rsid w:val="0094023F"/>
    <w:rsid w:val="0094093D"/>
    <w:rsid w:val="00944997"/>
    <w:rsid w:val="00944ADC"/>
    <w:rsid w:val="00952DA6"/>
    <w:rsid w:val="00952EC5"/>
    <w:rsid w:val="009539AF"/>
    <w:rsid w:val="00965034"/>
    <w:rsid w:val="0097001A"/>
    <w:rsid w:val="009723BA"/>
    <w:rsid w:val="00984BD5"/>
    <w:rsid w:val="0099083B"/>
    <w:rsid w:val="00994767"/>
    <w:rsid w:val="009A584C"/>
    <w:rsid w:val="009B1268"/>
    <w:rsid w:val="009B4951"/>
    <w:rsid w:val="009C2A4B"/>
    <w:rsid w:val="009C3830"/>
    <w:rsid w:val="009C4050"/>
    <w:rsid w:val="009C57C1"/>
    <w:rsid w:val="009C7517"/>
    <w:rsid w:val="009D1A42"/>
    <w:rsid w:val="009D311D"/>
    <w:rsid w:val="009D42B2"/>
    <w:rsid w:val="009E1576"/>
    <w:rsid w:val="009E1609"/>
    <w:rsid w:val="009E21EC"/>
    <w:rsid w:val="009E6809"/>
    <w:rsid w:val="009F1C9B"/>
    <w:rsid w:val="009F2FF3"/>
    <w:rsid w:val="009F6DE1"/>
    <w:rsid w:val="00A04AFA"/>
    <w:rsid w:val="00A065B4"/>
    <w:rsid w:val="00A17BDE"/>
    <w:rsid w:val="00A209B8"/>
    <w:rsid w:val="00A217D3"/>
    <w:rsid w:val="00A27676"/>
    <w:rsid w:val="00A310FF"/>
    <w:rsid w:val="00A32202"/>
    <w:rsid w:val="00A34ED7"/>
    <w:rsid w:val="00A358C0"/>
    <w:rsid w:val="00A364A9"/>
    <w:rsid w:val="00A40561"/>
    <w:rsid w:val="00A413B7"/>
    <w:rsid w:val="00A4248E"/>
    <w:rsid w:val="00A432AE"/>
    <w:rsid w:val="00A45774"/>
    <w:rsid w:val="00A54F53"/>
    <w:rsid w:val="00A56EEC"/>
    <w:rsid w:val="00A712C0"/>
    <w:rsid w:val="00A80515"/>
    <w:rsid w:val="00A820AE"/>
    <w:rsid w:val="00A90D91"/>
    <w:rsid w:val="00A911C2"/>
    <w:rsid w:val="00A926ED"/>
    <w:rsid w:val="00A9507B"/>
    <w:rsid w:val="00A97076"/>
    <w:rsid w:val="00A972C3"/>
    <w:rsid w:val="00AA0763"/>
    <w:rsid w:val="00AA60F9"/>
    <w:rsid w:val="00AB4A07"/>
    <w:rsid w:val="00AD60B9"/>
    <w:rsid w:val="00AD680A"/>
    <w:rsid w:val="00AE7173"/>
    <w:rsid w:val="00AF0381"/>
    <w:rsid w:val="00B04A15"/>
    <w:rsid w:val="00B052DB"/>
    <w:rsid w:val="00B118EA"/>
    <w:rsid w:val="00B270C8"/>
    <w:rsid w:val="00B27762"/>
    <w:rsid w:val="00B31662"/>
    <w:rsid w:val="00B34F16"/>
    <w:rsid w:val="00B50C30"/>
    <w:rsid w:val="00B64747"/>
    <w:rsid w:val="00B77EC2"/>
    <w:rsid w:val="00B82B96"/>
    <w:rsid w:val="00B84930"/>
    <w:rsid w:val="00B87EC6"/>
    <w:rsid w:val="00B90365"/>
    <w:rsid w:val="00B94FC0"/>
    <w:rsid w:val="00B96F63"/>
    <w:rsid w:val="00BB2ED5"/>
    <w:rsid w:val="00BB30C7"/>
    <w:rsid w:val="00BC7CEC"/>
    <w:rsid w:val="00BD546E"/>
    <w:rsid w:val="00BD5510"/>
    <w:rsid w:val="00BE0B36"/>
    <w:rsid w:val="00BF1611"/>
    <w:rsid w:val="00BF2E72"/>
    <w:rsid w:val="00BF5AE2"/>
    <w:rsid w:val="00C01C8B"/>
    <w:rsid w:val="00C06537"/>
    <w:rsid w:val="00C100A4"/>
    <w:rsid w:val="00C15B79"/>
    <w:rsid w:val="00C1636E"/>
    <w:rsid w:val="00C21E5F"/>
    <w:rsid w:val="00C32FDE"/>
    <w:rsid w:val="00C36877"/>
    <w:rsid w:val="00C407B0"/>
    <w:rsid w:val="00C514C3"/>
    <w:rsid w:val="00C54B27"/>
    <w:rsid w:val="00C57A0C"/>
    <w:rsid w:val="00C63A95"/>
    <w:rsid w:val="00C70E00"/>
    <w:rsid w:val="00C76408"/>
    <w:rsid w:val="00C7685C"/>
    <w:rsid w:val="00C82338"/>
    <w:rsid w:val="00C82B28"/>
    <w:rsid w:val="00C878DE"/>
    <w:rsid w:val="00C93096"/>
    <w:rsid w:val="00CA09A3"/>
    <w:rsid w:val="00CA3C06"/>
    <w:rsid w:val="00CB33A1"/>
    <w:rsid w:val="00CB397A"/>
    <w:rsid w:val="00CB405C"/>
    <w:rsid w:val="00CB4159"/>
    <w:rsid w:val="00CB4CDA"/>
    <w:rsid w:val="00CC1463"/>
    <w:rsid w:val="00CC6788"/>
    <w:rsid w:val="00CD02E5"/>
    <w:rsid w:val="00CE2148"/>
    <w:rsid w:val="00CF577B"/>
    <w:rsid w:val="00CF5D20"/>
    <w:rsid w:val="00CF631F"/>
    <w:rsid w:val="00CF663A"/>
    <w:rsid w:val="00D0150D"/>
    <w:rsid w:val="00D14598"/>
    <w:rsid w:val="00D1582E"/>
    <w:rsid w:val="00D21621"/>
    <w:rsid w:val="00D21E72"/>
    <w:rsid w:val="00D23A94"/>
    <w:rsid w:val="00D31F8F"/>
    <w:rsid w:val="00D3301D"/>
    <w:rsid w:val="00D34C9D"/>
    <w:rsid w:val="00D34DAB"/>
    <w:rsid w:val="00D43161"/>
    <w:rsid w:val="00D45C30"/>
    <w:rsid w:val="00D47835"/>
    <w:rsid w:val="00D516B3"/>
    <w:rsid w:val="00D525E4"/>
    <w:rsid w:val="00D6117C"/>
    <w:rsid w:val="00D613E6"/>
    <w:rsid w:val="00D6279F"/>
    <w:rsid w:val="00D714D0"/>
    <w:rsid w:val="00D764B1"/>
    <w:rsid w:val="00D7768E"/>
    <w:rsid w:val="00D80A42"/>
    <w:rsid w:val="00D81A4A"/>
    <w:rsid w:val="00D91C1D"/>
    <w:rsid w:val="00D92D7D"/>
    <w:rsid w:val="00D944C7"/>
    <w:rsid w:val="00DA1F91"/>
    <w:rsid w:val="00DA2563"/>
    <w:rsid w:val="00DA4E9F"/>
    <w:rsid w:val="00DB3DA0"/>
    <w:rsid w:val="00DC07E4"/>
    <w:rsid w:val="00DC46BD"/>
    <w:rsid w:val="00DC4E2B"/>
    <w:rsid w:val="00DC64B8"/>
    <w:rsid w:val="00DD0E3D"/>
    <w:rsid w:val="00DD7925"/>
    <w:rsid w:val="00DF3936"/>
    <w:rsid w:val="00DF522D"/>
    <w:rsid w:val="00DF63F6"/>
    <w:rsid w:val="00E10A1B"/>
    <w:rsid w:val="00E13C5D"/>
    <w:rsid w:val="00E23A1C"/>
    <w:rsid w:val="00E2559B"/>
    <w:rsid w:val="00E2584F"/>
    <w:rsid w:val="00E30718"/>
    <w:rsid w:val="00E34EE6"/>
    <w:rsid w:val="00E408A3"/>
    <w:rsid w:val="00E42F00"/>
    <w:rsid w:val="00E443EA"/>
    <w:rsid w:val="00E50171"/>
    <w:rsid w:val="00E515D4"/>
    <w:rsid w:val="00E67658"/>
    <w:rsid w:val="00E77F07"/>
    <w:rsid w:val="00E821C3"/>
    <w:rsid w:val="00E8308C"/>
    <w:rsid w:val="00E9013A"/>
    <w:rsid w:val="00E906D6"/>
    <w:rsid w:val="00E919DD"/>
    <w:rsid w:val="00E91F44"/>
    <w:rsid w:val="00E97E8C"/>
    <w:rsid w:val="00EA22B1"/>
    <w:rsid w:val="00EB7DBE"/>
    <w:rsid w:val="00EC32A5"/>
    <w:rsid w:val="00ED00FD"/>
    <w:rsid w:val="00ED12B4"/>
    <w:rsid w:val="00ED312E"/>
    <w:rsid w:val="00ED33AD"/>
    <w:rsid w:val="00ED369F"/>
    <w:rsid w:val="00ED4806"/>
    <w:rsid w:val="00EE18A8"/>
    <w:rsid w:val="00EE2485"/>
    <w:rsid w:val="00EE5779"/>
    <w:rsid w:val="00EF643A"/>
    <w:rsid w:val="00EF64E4"/>
    <w:rsid w:val="00EF7124"/>
    <w:rsid w:val="00F02FFA"/>
    <w:rsid w:val="00F07D3F"/>
    <w:rsid w:val="00F1109C"/>
    <w:rsid w:val="00F1357D"/>
    <w:rsid w:val="00F21B00"/>
    <w:rsid w:val="00F35DEB"/>
    <w:rsid w:val="00F41215"/>
    <w:rsid w:val="00F42042"/>
    <w:rsid w:val="00F547EB"/>
    <w:rsid w:val="00F63A8A"/>
    <w:rsid w:val="00F66709"/>
    <w:rsid w:val="00F777D2"/>
    <w:rsid w:val="00F81871"/>
    <w:rsid w:val="00F81A4F"/>
    <w:rsid w:val="00F823ED"/>
    <w:rsid w:val="00F8405B"/>
    <w:rsid w:val="00F84BEF"/>
    <w:rsid w:val="00F8636D"/>
    <w:rsid w:val="00F87791"/>
    <w:rsid w:val="00F93293"/>
    <w:rsid w:val="00F9543B"/>
    <w:rsid w:val="00FA3FFF"/>
    <w:rsid w:val="00FA513B"/>
    <w:rsid w:val="00FA659A"/>
    <w:rsid w:val="00FB1FBE"/>
    <w:rsid w:val="00FB3DE8"/>
    <w:rsid w:val="00FC1AC2"/>
    <w:rsid w:val="00FC3488"/>
    <w:rsid w:val="00FC47B4"/>
    <w:rsid w:val="00FD2086"/>
    <w:rsid w:val="00FD464E"/>
    <w:rsid w:val="00FD4968"/>
    <w:rsid w:val="00FE23FE"/>
    <w:rsid w:val="00FE6E88"/>
    <w:rsid w:val="00FF486D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871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4BEF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84BE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DefaultParagraphFont"/>
    <w:uiPriority w:val="99"/>
    <w:rsid w:val="00415C17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65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659F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465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659F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D49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D4968"/>
    <w:rPr>
      <w:rFonts w:ascii="Segoe UI" w:hAnsi="Segoe UI" w:cs="Segoe UI"/>
      <w:sz w:val="18"/>
      <w:szCs w:val="18"/>
    </w:rPr>
  </w:style>
  <w:style w:type="character" w:customStyle="1" w:styleId="apple-style-span">
    <w:name w:val="apple-style-span"/>
    <w:uiPriority w:val="99"/>
    <w:rsid w:val="00FA659A"/>
  </w:style>
  <w:style w:type="paragraph" w:styleId="ListParagraph">
    <w:name w:val="List Paragraph"/>
    <w:basedOn w:val="Normal"/>
    <w:uiPriority w:val="99"/>
    <w:qFormat/>
    <w:rsid w:val="00727020"/>
    <w:pPr>
      <w:ind w:left="720"/>
      <w:contextualSpacing/>
    </w:pPr>
  </w:style>
  <w:style w:type="paragraph" w:customStyle="1" w:styleId="Default">
    <w:name w:val="Default"/>
    <w:uiPriority w:val="99"/>
    <w:rsid w:val="0010551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05511"/>
    <w:pPr>
      <w:spacing w:after="120"/>
    </w:pPr>
    <w:rPr>
      <w:rFonts w:ascii="Times New Roman" w:hAnsi="Times New Roman"/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05511"/>
    <w:rPr>
      <w:rFonts w:ascii="Times New Roman" w:hAnsi="Times New Roman" w:cs="Times New Roman"/>
      <w:sz w:val="28"/>
    </w:rPr>
  </w:style>
  <w:style w:type="character" w:styleId="Hyperlink">
    <w:name w:val="Hyperlink"/>
    <w:basedOn w:val="DefaultParagraphFont"/>
    <w:uiPriority w:val="99"/>
    <w:semiHidden/>
    <w:rsid w:val="000332E8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0332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x5st">
    <w:name w:val="tex5st"/>
    <w:basedOn w:val="Normal"/>
    <w:uiPriority w:val="99"/>
    <w:rsid w:val="003838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299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9966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299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364</Words>
  <Characters>2076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административного регламента предоставления муниципальной услуги «Передача бесплатно в собственность граждан Российской Федерации на добровольной основе занимаемых ими жилых помещений в муниципальном жилищном фонде»</dc:title>
  <dc:subject/>
  <dc:creator>Admin</dc:creator>
  <cp:keywords/>
  <dc:description/>
  <cp:lastModifiedBy>777</cp:lastModifiedBy>
  <cp:revision>2</cp:revision>
  <cp:lastPrinted>2026-05-07T06:34:00Z</cp:lastPrinted>
  <dcterms:created xsi:type="dcterms:W3CDTF">2026-05-27T11:22:00Z</dcterms:created>
  <dcterms:modified xsi:type="dcterms:W3CDTF">2026-05-27T11:22:00Z</dcterms:modified>
</cp:coreProperties>
</file>